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4B0" w:rsidRDefault="00EA34B0">
      <w:pPr>
        <w:pStyle w:val="Standard"/>
        <w:spacing w:after="0" w:line="240" w:lineRule="auto"/>
      </w:pPr>
      <w:bookmarkStart w:id="0" w:name="_GoBack"/>
      <w:bookmarkEnd w:id="0"/>
    </w:p>
    <w:tbl>
      <w:tblPr>
        <w:tblW w:w="10491" w:type="dxa"/>
        <w:tblInd w:w="-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6"/>
        <w:gridCol w:w="5105"/>
      </w:tblGrid>
      <w:tr w:rsidR="00EA34B0">
        <w:tblPrEx>
          <w:tblCellMar>
            <w:top w:w="0" w:type="dxa"/>
            <w:bottom w:w="0" w:type="dxa"/>
          </w:tblCellMar>
        </w:tblPrEx>
        <w:trPr>
          <w:trHeight w:val="130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51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Standard"/>
              <w:spacing w:line="240" w:lineRule="auto"/>
              <w:ind w:left="177" w:firstLine="708"/>
              <w:jc w:val="right"/>
            </w:pPr>
          </w:p>
          <w:p w:rsidR="00EA34B0" w:rsidRDefault="009C20B0">
            <w:pPr>
              <w:pStyle w:val="Standard"/>
              <w:spacing w:line="240" w:lineRule="auto"/>
              <w:ind w:left="177" w:firstLine="708"/>
              <w:jc w:val="right"/>
            </w:pPr>
            <w:r>
              <w:t>Приложение</w:t>
            </w:r>
          </w:p>
        </w:tc>
      </w:tr>
    </w:tbl>
    <w:p w:rsidR="00EA34B0" w:rsidRDefault="009C20B0">
      <w:pPr>
        <w:pStyle w:val="Standard"/>
        <w:spacing w:after="0"/>
        <w:ind w:firstLine="709"/>
        <w:jc w:val="center"/>
      </w:pPr>
      <w:r>
        <w:t>Графики проведения технического осмотра в 2022 году</w:t>
      </w:r>
    </w:p>
    <w:p w:rsidR="00EA34B0" w:rsidRDefault="009C20B0">
      <w:pPr>
        <w:pStyle w:val="Standard"/>
        <w:spacing w:after="0"/>
        <w:ind w:firstLine="709"/>
        <w:jc w:val="right"/>
      </w:pPr>
      <w:r>
        <w:t>внедорожных автомототранспортных средств</w:t>
      </w:r>
    </w:p>
    <w:tbl>
      <w:tblPr>
        <w:tblW w:w="10364" w:type="dxa"/>
        <w:tblInd w:w="-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8"/>
        <w:gridCol w:w="3996"/>
        <w:gridCol w:w="1701"/>
        <w:gridCol w:w="1984"/>
        <w:gridCol w:w="1845"/>
      </w:tblGrid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96" w:type="dxa"/>
            <w:vMerge w:val="restart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предприятий, организаций, индивидуальных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владельцев</w:t>
            </w:r>
          </w:p>
        </w:tc>
        <w:tc>
          <w:tcPr>
            <w:tcW w:w="1701" w:type="dxa"/>
            <w:vMerge w:val="restart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Количество техники</w:t>
            </w:r>
          </w:p>
        </w:tc>
        <w:tc>
          <w:tcPr>
            <w:tcW w:w="1984" w:type="dxa"/>
            <w:vMerge w:val="restart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845" w:type="dxa"/>
            <w:vMerge w:val="restart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38" w:type="dxa"/>
            <w:vMerge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3996" w:type="dxa"/>
            <w:vMerge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701" w:type="dxa"/>
            <w:vMerge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984" w:type="dxa"/>
            <w:vMerge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845" w:type="dxa"/>
            <w:vMerge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38" w:type="dxa"/>
            <w:vMerge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3996" w:type="dxa"/>
            <w:vMerge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701" w:type="dxa"/>
            <w:vMerge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984" w:type="dxa"/>
            <w:vMerge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845" w:type="dxa"/>
            <w:vMerge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ФИЛИАЛ ОАО «СЕТЕВАЯ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КОМПАНИЯ БУЭС»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22.02.2022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ФИЛИАЛ ОАО «СЕТЕВАЯ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КОМПАНИЯ БУЭС»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27.12.2022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ЛЕБЕДЦОВ ДЕНИС АЛЕКСЕЕВИЧ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26.02.2022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ОАО «КИЯТСКОЕ МПП ЖКХ»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12.02.2022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НЕСТЕРОВ</w:t>
            </w:r>
            <w:r>
              <w:rPr>
                <w:rFonts w:cs="Times New Roman"/>
                <w:sz w:val="20"/>
                <w:szCs w:val="20"/>
              </w:rPr>
              <w:t xml:space="preserve"> АЛЕКСАНДР СЕРГЕЕВИЧ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25.02.2022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ГАФАРОВ АЗАТ РИНАТОВИЧ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24.12.2022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ЯКОВЛЕВ ВЯЧЕСЛАВ ЮПИТЕРОВИЧ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08.12.2022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МУХУТДИНОВ РУСТЕМ АХТЯМОВИЧ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11.12.2022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ЗИАТДИНОВ АЛЬБЕРТ АЛЬФИТОВИЧ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24.06.2022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ЗАЛЯЛОВ ИЛЬДУС РАИСОВИЧ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26.11.2022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АЛЕКСЕЕВ ВЯЧЕСЛАВ АЛЕКСЕЕВИЧ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11.12.2022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ГОСКОМИТЕТ РТ ПО БИОРЕСУРСАМ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25.02.2022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ХАБИБУЛЛИН РАШИТ КАШАФОВИЧ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25.02.2022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ШАГАЛИЕВ РОБЕРТ ФЕРНАТОВИЧ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26.10.2022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ХАНМУРЗИН ЗАРИФУЛЛА НАСЫРАТУЛЛОВИЧ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22.11.2022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ГЛАВА КФХ </w:t>
            </w:r>
            <w:r>
              <w:rPr>
                <w:rFonts w:cs="Times New Roman"/>
                <w:sz w:val="20"/>
                <w:szCs w:val="20"/>
              </w:rPr>
              <w:t>ХАЙРУТДИНОВ ИЛЬНУР ГАЗИНУРОВИЧ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24.12.2022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ЛИТВИН АЛЕКСАНДР ЮРЬЕВИЧ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11.02.2022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ХАЙРУЛЛИН РОБЕРТ ХАТИПОВИЧ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11.02.2022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НИКОЛАЕВ АЛЕКСЕЙ ВАСИЛЬЕВИЧ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01.12.2022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ХУСАИНОВ ФАНИЛ ФАЯЗОВИЧ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29.12.2022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МИРОНОВ ИВАН БОРИСОВИЧ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09.06.2022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АЛАНОВ ЕВГЕНИЙ НИКОЛАЕВИЧ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15.11.2022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ФАХУРТДИНОВ РАМИЛЬ ЗАКАРИЕВИЧ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25.11.2022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8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399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ГРОШЕВ ДМИТРИЙ ВЛАДИМИРОВИЧ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26.12.2022</w:t>
            </w:r>
          </w:p>
        </w:tc>
        <w:tc>
          <w:tcPr>
            <w:tcW w:w="1845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EA34B0" w:rsidRDefault="00EA34B0">
      <w:pPr>
        <w:pStyle w:val="Standard"/>
        <w:spacing w:after="0"/>
      </w:pPr>
    </w:p>
    <w:p w:rsidR="00EA34B0" w:rsidRDefault="009C20B0">
      <w:pPr>
        <w:pStyle w:val="Standard"/>
        <w:spacing w:after="0"/>
        <w:ind w:firstLine="709"/>
        <w:jc w:val="right"/>
      </w:pPr>
      <w:r>
        <w:t>тракторов и прицепов к ним, находящихся на балансе</w:t>
      </w:r>
    </w:p>
    <w:p w:rsidR="00EA34B0" w:rsidRDefault="009C20B0">
      <w:pPr>
        <w:pStyle w:val="Standard"/>
        <w:spacing w:after="0"/>
        <w:ind w:firstLine="709"/>
        <w:jc w:val="right"/>
      </w:pPr>
      <w:r>
        <w:t>сельхозпредприятий и организаций</w:t>
      </w:r>
    </w:p>
    <w:tbl>
      <w:tblPr>
        <w:tblW w:w="9940" w:type="dxa"/>
        <w:tblInd w:w="-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"/>
        <w:gridCol w:w="3237"/>
        <w:gridCol w:w="1984"/>
        <w:gridCol w:w="1975"/>
        <w:gridCol w:w="1695"/>
      </w:tblGrid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сельхозпредприятий, организаций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техники</w:t>
            </w:r>
          </w:p>
        </w:tc>
        <w:tc>
          <w:tcPr>
            <w:tcW w:w="19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6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32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9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0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32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9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  <w:tc>
          <w:tcPr>
            <w:tcW w:w="1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/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«СХП БОЛА»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06.04.2022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ПСКХ «ЕМБУЛАТОВО»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07.04.2022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ОАО «КИЯТСКОЕ»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06.04.2022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«КОММУНА»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31.03.2022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«АВАНГАРД»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 28 по </w:t>
            </w:r>
            <w:r>
              <w:rPr>
                <w:rFonts w:cs="Times New Roman"/>
                <w:sz w:val="20"/>
                <w:szCs w:val="20"/>
              </w:rPr>
              <w:t>31.03.2022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«АК БАРС БУИНСК»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94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05.04.2022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«ДРУЖБА»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05.04.2022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«ЗАРЯ»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05.04.2022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«АГРОНУР»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07.04.2022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«МЕЧТА»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15.03.2022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«УМНАЯ ФЕРМА»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10.03.2022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«ТАГРО»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22.02.2022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«АЛАН»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17.03.2022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1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323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СЕЛЬСКОХОЗЯЙСТВЕННЫЙ ПОТРЕБИТЕЛЬСКИЙ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КООПЕРАТИВ "ЛУЧ"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22.03.2021</w:t>
            </w:r>
          </w:p>
        </w:tc>
        <w:tc>
          <w:tcPr>
            <w:tcW w:w="16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EA34B0" w:rsidRDefault="00EA34B0">
      <w:pPr>
        <w:rPr>
          <w:rFonts w:cs="Times New Roman"/>
          <w:sz w:val="20"/>
          <w:szCs w:val="20"/>
        </w:rPr>
      </w:pPr>
    </w:p>
    <w:p w:rsidR="00EA34B0" w:rsidRDefault="00EA34B0">
      <w:pPr>
        <w:rPr>
          <w:rFonts w:cs="Times New Roman"/>
          <w:sz w:val="20"/>
          <w:szCs w:val="20"/>
        </w:rPr>
      </w:pPr>
    </w:p>
    <w:p w:rsidR="00EA34B0" w:rsidRDefault="00EA34B0">
      <w:pPr>
        <w:rPr>
          <w:rFonts w:cs="Times New Roman"/>
          <w:sz w:val="20"/>
          <w:szCs w:val="20"/>
        </w:rPr>
      </w:pPr>
    </w:p>
    <w:p w:rsidR="00EA34B0" w:rsidRDefault="00EA34B0">
      <w:pPr>
        <w:rPr>
          <w:rFonts w:cs="Times New Roman"/>
          <w:sz w:val="20"/>
          <w:szCs w:val="20"/>
        </w:rPr>
      </w:pPr>
    </w:p>
    <w:p w:rsidR="00EA34B0" w:rsidRDefault="00EA34B0">
      <w:pPr>
        <w:rPr>
          <w:rFonts w:cs="Times New Roman"/>
          <w:sz w:val="20"/>
          <w:szCs w:val="20"/>
        </w:rPr>
      </w:pPr>
    </w:p>
    <w:p w:rsidR="00EA34B0" w:rsidRDefault="00EA34B0">
      <w:pPr>
        <w:rPr>
          <w:rFonts w:cs="Times New Roman"/>
          <w:sz w:val="20"/>
          <w:szCs w:val="20"/>
        </w:rPr>
      </w:pPr>
    </w:p>
    <w:p w:rsidR="00EA34B0" w:rsidRDefault="00EA34B0">
      <w:pPr>
        <w:rPr>
          <w:rFonts w:cs="Times New Roman"/>
          <w:sz w:val="20"/>
          <w:szCs w:val="20"/>
        </w:rPr>
      </w:pPr>
    </w:p>
    <w:p w:rsidR="00EA34B0" w:rsidRDefault="00EA34B0">
      <w:pPr>
        <w:rPr>
          <w:rFonts w:cs="Times New Roman"/>
          <w:sz w:val="20"/>
          <w:szCs w:val="20"/>
        </w:rPr>
      </w:pPr>
    </w:p>
    <w:p w:rsidR="00EA34B0" w:rsidRDefault="00EA34B0">
      <w:pPr>
        <w:rPr>
          <w:rFonts w:cs="Times New Roman"/>
          <w:sz w:val="20"/>
          <w:szCs w:val="20"/>
        </w:rPr>
      </w:pPr>
    </w:p>
    <w:p w:rsidR="00EA34B0" w:rsidRDefault="009C20B0">
      <w:pPr>
        <w:pStyle w:val="Standard"/>
        <w:spacing w:after="0"/>
        <w:ind w:firstLine="709"/>
        <w:jc w:val="right"/>
      </w:pPr>
      <w:r>
        <w:lastRenderedPageBreak/>
        <w:t>самоходных, кормоуборочных,</w:t>
      </w:r>
    </w:p>
    <w:p w:rsidR="00EA34B0" w:rsidRDefault="009C20B0">
      <w:pPr>
        <w:pStyle w:val="Standard"/>
        <w:spacing w:after="0"/>
        <w:ind w:firstLine="709"/>
        <w:jc w:val="right"/>
      </w:pPr>
      <w:r>
        <w:t>зерноуборочных и прочих комбайнов</w:t>
      </w:r>
    </w:p>
    <w:tbl>
      <w:tblPr>
        <w:tblW w:w="10207" w:type="dxa"/>
        <w:tblInd w:w="-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0"/>
        <w:gridCol w:w="2916"/>
        <w:gridCol w:w="971"/>
        <w:gridCol w:w="971"/>
        <w:gridCol w:w="970"/>
        <w:gridCol w:w="1297"/>
        <w:gridCol w:w="807"/>
        <w:gridCol w:w="1465"/>
      </w:tblGrid>
      <w:tr w:rsidR="00EA34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предприятий, организаций</w:t>
            </w:r>
          </w:p>
        </w:tc>
        <w:tc>
          <w:tcPr>
            <w:tcW w:w="1942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Кормоуборочные</w:t>
            </w:r>
          </w:p>
        </w:tc>
        <w:tc>
          <w:tcPr>
            <w:tcW w:w="226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Зерноуборочные</w:t>
            </w:r>
          </w:p>
        </w:tc>
        <w:tc>
          <w:tcPr>
            <w:tcW w:w="2272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Прочие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  <w:tc>
          <w:tcPr>
            <w:tcW w:w="29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  <w:tc>
          <w:tcPr>
            <w:tcW w:w="97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Кол-во техники</w:t>
            </w:r>
          </w:p>
        </w:tc>
        <w:tc>
          <w:tcPr>
            <w:tcW w:w="97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Дата проведения</w:t>
            </w:r>
          </w:p>
        </w:tc>
        <w:tc>
          <w:tcPr>
            <w:tcW w:w="97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Кол-во техники</w:t>
            </w:r>
          </w:p>
        </w:tc>
        <w:tc>
          <w:tcPr>
            <w:tcW w:w="1297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Дата проведения</w:t>
            </w:r>
          </w:p>
        </w:tc>
        <w:tc>
          <w:tcPr>
            <w:tcW w:w="807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Кол-во техники</w:t>
            </w:r>
          </w:p>
        </w:tc>
        <w:tc>
          <w:tcPr>
            <w:tcW w:w="146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Дата проведения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  <w:tc>
          <w:tcPr>
            <w:tcW w:w="29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  <w:tc>
          <w:tcPr>
            <w:tcW w:w="97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  <w:tc>
          <w:tcPr>
            <w:tcW w:w="97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  <w:tc>
          <w:tcPr>
            <w:tcW w:w="97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  <w:tc>
          <w:tcPr>
            <w:tcW w:w="129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  <w:tc>
          <w:tcPr>
            <w:tcW w:w="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  <w:tc>
          <w:tcPr>
            <w:tcW w:w="14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91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«СХП «БОЛА»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17.05.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97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2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01.07.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8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91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ПСХК «ЕМБУЛАТОВО»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17.05.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97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2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05.07.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8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02.08.2022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91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ОАО «КИЯТСКОЕ»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19.05.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97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2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05.07.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8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91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ООО </w:t>
            </w:r>
            <w:r>
              <w:rPr>
                <w:rFonts w:cs="Times New Roman"/>
                <w:sz w:val="20"/>
                <w:szCs w:val="20"/>
              </w:rPr>
              <w:t>«КОММУНА»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07.07.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8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91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«АВАНГАРД»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18.05.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97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12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07.07.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8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4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03.08.2022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91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«АК БАРС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БУИНСК»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27.05.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97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12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08.07.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8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4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08.08.2022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291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«ЧУРАКОВО»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24.05.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97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291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000 «АЛАН»</w:t>
            </w: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9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01.07.</w:t>
            </w:r>
          </w:p>
          <w:p w:rsidR="00EA34B0" w:rsidRDefault="009C20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8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EA34B0" w:rsidRDefault="00EA34B0">
      <w:pPr>
        <w:pStyle w:val="Standard"/>
        <w:spacing w:after="0" w:line="240" w:lineRule="auto"/>
        <w:jc w:val="right"/>
      </w:pPr>
    </w:p>
    <w:p w:rsidR="00EA34B0" w:rsidRDefault="009C20B0">
      <w:pPr>
        <w:pStyle w:val="Standard"/>
        <w:spacing w:after="0" w:line="240" w:lineRule="auto"/>
        <w:jc w:val="right"/>
      </w:pPr>
      <w:r>
        <w:t>самоходных машин и прицепов</w:t>
      </w:r>
    </w:p>
    <w:p w:rsidR="00EA34B0" w:rsidRDefault="009C20B0">
      <w:pPr>
        <w:pStyle w:val="Standard"/>
        <w:spacing w:after="0" w:line="240" w:lineRule="auto"/>
        <w:jc w:val="right"/>
      </w:pPr>
      <w:r>
        <w:t>промышленных предприятий и организаций</w:t>
      </w:r>
    </w:p>
    <w:p w:rsidR="00EA34B0" w:rsidRDefault="00EA34B0">
      <w:pPr>
        <w:pStyle w:val="Standard"/>
        <w:spacing w:after="0" w:line="240" w:lineRule="auto"/>
        <w:jc w:val="center"/>
      </w:pPr>
    </w:p>
    <w:tbl>
      <w:tblPr>
        <w:tblW w:w="10202" w:type="dxa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3828"/>
        <w:gridCol w:w="1984"/>
        <w:gridCol w:w="1985"/>
        <w:gridCol w:w="1554"/>
      </w:tblGrid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промышленных предприятий и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техники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АДАВ-ТУЛУМБАЕВСКАЯ СРЕДНЯЯ ШКОЛА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АО "БУИНСК-ВОДОКАНАЛ"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02.08.2022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АО БУИНСКОЕ МПП ЖКХ </w:t>
            </w:r>
            <w:r>
              <w:rPr>
                <w:rFonts w:cs="Times New Roman"/>
                <w:color w:val="000000"/>
                <w:sz w:val="20"/>
                <w:szCs w:val="20"/>
              </w:rPr>
              <w:t>(ИНЖЕНЕРНЫЕ СЕТИ)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АО БУИНСКОЕ ПРЕДПРИЯТИЕ ТЕПЛОВЫХ СЕТЕЙ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02.08.2022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БУИНСКИЙ ФИЛИАЛ  АО "ТАТАВТОДОР"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26.07.2022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БУИНСКОЕ УЭООС-ФИЛИАЛ ФГБУ "УПРАВЛ.ТАТМЕЛИОВОДХОЗ"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ГАПОУ "БУИНСКИЙ ВЕТЕРИНАРНЫЙ ТЕХНИКУМ"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28.06.2022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ГБУ РТ "БУИНСКИЙ ЛЕСХОЗ"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ГОСКОМИТЕТ РТ ПО БИОРЕСУРСАМ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ГУ ГЗК БУИНСКАЯ С ИППОДРОМОМ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ИСПОЛНИТЕЛЬНЫЙ КОМИТЕТ ТИМБАЕВСКОГО СЕЛЬСКОГО ПОСЕЛЕНИЯ БУИНСКОГО МУНИЦИПАЛЬНОГО РАЙОНА 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ЗАО </w:t>
            </w:r>
            <w:r>
              <w:rPr>
                <w:rFonts w:cs="Times New Roman"/>
                <w:color w:val="000000"/>
                <w:sz w:val="20"/>
                <w:szCs w:val="20"/>
              </w:rPr>
              <w:t>"ВИРАЖ"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16.06.2022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ИСПОЛКОМ КИЯТСКОГО СЕЛЬСКОГО ПОСЕЛЕНИЯ БУИНСКОГО МУНИЦИПАЛЬНОГО РАЙОНА 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11.08.2022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ИСПОЛНИТЕЛЬНЫЙ КОМИТЕТ НОВОТИНЧАЛИНСКОГО СЕЛЬСКОГО ПОСЕЛЕНИЯ БУИНСКОГО МУНИЦИПАЛЬНОГО РАЙОНА 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МБОУ АЛЬКЕЕВСКАЯ ООШ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МБУ "СПОРТКОМПЛЕКС "ДЕЛЬФИН 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МБУ СПОРТИВНАЯ ШКОЛА</w:t>
            </w:r>
          </w:p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"АРКТИКА"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ОАО "БУИНСКАГРОХИМСЕРВИС"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ОАО "КИЯТСКОЕ" МПП ЖКХ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"АКВА-АВГУСТЭ"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"АК-КУЛЬ"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22.07.2022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"АСТ"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"БЛАГОУСТРОЙСТВО"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"БУА ЭЛЕВАТОР"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"БУИНСКАГРОХИМСЕРВИС"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"БУИНСКИЙ МАШИНОСТРОИТЕЛЬНЫЙ ЗАВОД"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"БУИНСКИЙ САХАР"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ООО "ГАЗПРОМ ТРАНСГАЗ </w:t>
            </w:r>
            <w:r>
              <w:rPr>
                <w:rFonts w:cs="Times New Roman"/>
                <w:color w:val="000000"/>
                <w:sz w:val="20"/>
                <w:szCs w:val="20"/>
              </w:rPr>
              <w:t>КАЗАНЬ"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28.07.2022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"ГАЗСТРОЙ"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"ГИДРОСЕРВИС"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"ДОРСЕРВИС"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"КОМПЛЕКТ-СЕРВИС+"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"МАСТЕР-СТРОЙ"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"МЕЛИОВОДСТРОЙ+"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"ПСК"СОЗИДАТЕЛЬ"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"СОВАТЕХ"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17.08.2022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"СТАН-СЕРВИС"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15.02.2021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"СТРОЙГАРАНТ+"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"ТОРГОВЫЙ КОМПЛЕКС"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22.07.2022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"УК-БУИНСК"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"ЭНЕРГИЯ - БУА"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ООО БУИНСКАГРОПРОМСНАБ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03.06.2022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ФИЛИАЛ ОАО "СЕТЕВАЯ КОМПАНИЯ"- БУИНСКИЕ ЭЛЕКТРИЧЕСКИЕ СЕТИ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27.02.2022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26.05.2022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ФИЛИАЛ ООО "АВАНГАРД" "МЯСНОЙ ДОМ "КАРЛИНСКИЙ"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ФИЛИАЛ ООО "РУССКИЙ СТАНДАРТ ВОДКА" "БУИНСКИЙ СПИР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ФИЛИАЛ ПАО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"ТАТТЕЛЕКОМ" БУИНСКИЙ ЗУЭС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EA34B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ФИЛИАЛ ФГБУ "РОССЕЛЬХОЗЦЕНТР" ПО РЕСПУБЛИКЕ ТАТАРССТАН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EA34B0" w:rsidRDefault="00EA34B0">
      <w:pPr>
        <w:pStyle w:val="Standard"/>
        <w:spacing w:after="0" w:line="240" w:lineRule="auto"/>
        <w:jc w:val="center"/>
      </w:pPr>
    </w:p>
    <w:p w:rsidR="00EA34B0" w:rsidRDefault="00EA34B0">
      <w:pPr>
        <w:pStyle w:val="Standard"/>
        <w:spacing w:after="0" w:line="240" w:lineRule="auto"/>
      </w:pPr>
    </w:p>
    <w:p w:rsidR="00EA34B0" w:rsidRDefault="009C20B0">
      <w:pPr>
        <w:pStyle w:val="Standard"/>
        <w:spacing w:after="0" w:line="240" w:lineRule="auto"/>
        <w:jc w:val="right"/>
      </w:pPr>
      <w:r>
        <w:lastRenderedPageBreak/>
        <w:t>самоходных машин и прицепов,</w:t>
      </w:r>
    </w:p>
    <w:p w:rsidR="00EA34B0" w:rsidRDefault="009C20B0">
      <w:pPr>
        <w:pStyle w:val="Standard"/>
        <w:spacing w:after="0" w:line="240" w:lineRule="auto"/>
        <w:jc w:val="right"/>
      </w:pPr>
      <w:r>
        <w:t>принадлежащих физическим лицам</w:t>
      </w:r>
    </w:p>
    <w:p w:rsidR="00EA34B0" w:rsidRDefault="00EA34B0">
      <w:pPr>
        <w:pStyle w:val="Standard"/>
        <w:spacing w:after="0" w:line="240" w:lineRule="auto"/>
        <w:jc w:val="center"/>
      </w:pPr>
    </w:p>
    <w:tbl>
      <w:tblPr>
        <w:tblW w:w="10207" w:type="dxa"/>
        <w:tblInd w:w="-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2852"/>
        <w:gridCol w:w="1049"/>
        <w:gridCol w:w="1841"/>
        <w:gridCol w:w="1701"/>
        <w:gridCol w:w="1914"/>
      </w:tblGrid>
      <w:tr w:rsidR="00EA34B0">
        <w:tblPrEx>
          <w:tblCellMar>
            <w:top w:w="0" w:type="dxa"/>
            <w:bottom w:w="0" w:type="dxa"/>
          </w:tblCellMar>
        </w:tblPrEx>
        <w:trPr>
          <w:trHeight w:val="74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 техники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проведения</w:t>
            </w:r>
          </w:p>
        </w:tc>
        <w:tc>
          <w:tcPr>
            <w:tcW w:w="1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АДАВ-ТУЛУМБАЕВСКОЕ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20.04.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АКСУНСКОЕ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13.04.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АЛЬШЕЕВСКОЕ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АЛЬШИХОВСКОЕ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18.07.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БИК-УТЕЕВСКОЕ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20.06.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БЮРГАНОВСКОЕ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05.07.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БОЛЬШЕФРОЛОВСКОЕ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14:00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ВЕРХНЕЛАЩИНСКОЕ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19.07.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ИСАКОВСКОЕ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20.05.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КАЙБИЦКОЕ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21.07.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КИЯТСКОЕ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22.07.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КОШКИ-ТЕНЯКОВСКОЕ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26.07.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КОШКИ-ШЕМЯКИНСКОЕ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26.07.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15:00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МАЛОБУИНСКОЕ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29.07.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МЕЩЕРЯКОВСКОЕ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02.08.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МОКРОСАВАЛЕЕВСКОЕ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21.06.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НИЖНЕНАРАТБАШСКОЕ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23.06.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НОВОТИНЧАЛИНСКОЕ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24.06.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НОВОЧЕЧКАБСКОЕ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03.06.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РУНГИНСКОЕ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12.07.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4B0" w:rsidRDefault="00EA34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СОРОК-САЙДАКОВСКОЕ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04.08.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СТАРОСТУДЕНЕЦКОЕ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02.06.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СТАРОТИНЧАЛИНСКОЕ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01.08.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24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ТИМБАЕВСКОЕ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04.08.22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ЧЕРКИ-ГРИШИНСКОЕ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08.08.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26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ЧЕРКИ-КИЛЬДУРАЗОВСКОЕ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08.08.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ЧУВАШСКО-КИЩАКОВСКОЕ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09.08.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28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ЭНТУГАНОВСКОЕ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16.08.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29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ЯШЕВСКОЕ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18.08.</w:t>
            </w:r>
            <w:r>
              <w:rPr>
                <w:color w:val="000000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A34B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30</w:t>
            </w:r>
          </w:p>
        </w:tc>
        <w:tc>
          <w:tcPr>
            <w:tcW w:w="28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Г. БУИНСК</w:t>
            </w:r>
          </w:p>
        </w:tc>
        <w:tc>
          <w:tcPr>
            <w:tcW w:w="10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99</w:t>
            </w:r>
          </w:p>
        </w:tc>
        <w:tc>
          <w:tcPr>
            <w:tcW w:w="1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еженедельно</w:t>
            </w:r>
          </w:p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вторник:пятница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4B0" w:rsidRDefault="009C20B0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13:00</w:t>
            </w:r>
          </w:p>
        </w:tc>
        <w:tc>
          <w:tcPr>
            <w:tcW w:w="191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4B0" w:rsidRDefault="00EA34B0">
            <w:pPr>
              <w:pStyle w:val="Standard"/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EA34B0" w:rsidRDefault="00EA34B0">
      <w:pPr>
        <w:pStyle w:val="Standard"/>
        <w:spacing w:after="0"/>
      </w:pPr>
    </w:p>
    <w:sectPr w:rsidR="00EA34B0">
      <w:footerReference w:type="default" r:id="rId7"/>
      <w:pgSz w:w="11906" w:h="16838"/>
      <w:pgMar w:top="0" w:right="707" w:bottom="1134" w:left="1276" w:header="720" w:footer="10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0B0" w:rsidRDefault="009C20B0">
      <w:pPr>
        <w:spacing w:after="0" w:line="240" w:lineRule="auto"/>
      </w:pPr>
      <w:r>
        <w:separator/>
      </w:r>
    </w:p>
  </w:endnote>
  <w:endnote w:type="continuationSeparator" w:id="0">
    <w:p w:rsidR="009C20B0" w:rsidRDefault="009C2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F9E" w:rsidRDefault="009C20B0">
    <w:pPr>
      <w:pStyle w:val="a9"/>
      <w:jc w:val="right"/>
    </w:pPr>
  </w:p>
  <w:p w:rsidR="003C3F9E" w:rsidRDefault="009C20B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0B0" w:rsidRDefault="009C20B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C20B0" w:rsidRDefault="009C2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A4479"/>
    <w:multiLevelType w:val="multilevel"/>
    <w:tmpl w:val="189A28F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EA34B0"/>
    <w:rsid w:val="0053729A"/>
    <w:rsid w:val="009C20B0"/>
    <w:rsid w:val="00E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3EACFB-1935-49C8-8A84-CA68E683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ahoma"/>
        <w:kern w:val="3"/>
        <w:sz w:val="28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a3">
    <w:name w:val="Название"/>
    <w:basedOn w:val="Standard"/>
    <w:next w:val="Textbody"/>
    <w:pPr>
      <w:keepNext/>
      <w:spacing w:before="240" w:after="120"/>
    </w:pPr>
    <w:rPr>
      <w:rFonts w:ascii="Arial" w:hAnsi="Arial" w:cs="Mangal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  <w:rPr>
      <w:rFonts w:ascii="Arial" w:hAnsi="Arial" w:cs="Mangal"/>
      <w:sz w:val="24"/>
    </w:rPr>
  </w:style>
  <w:style w:type="paragraph" w:styleId="a6">
    <w:name w:val="caption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Mangal"/>
      <w:sz w:val="24"/>
    </w:rPr>
  </w:style>
  <w:style w:type="paragraph" w:styleId="a7">
    <w:name w:val="Balloon Text"/>
    <w:basedOn w:val="Standard"/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a">
    <w:name w:val="List Paragraph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">
    <w:name w:val="Текст выноски Знак"/>
    <w:basedOn w:val="a0"/>
  </w:style>
  <w:style w:type="character" w:customStyle="1" w:styleId="ac">
    <w:name w:val="Верхний колонтитул Знак"/>
    <w:basedOn w:val="a0"/>
  </w:style>
  <w:style w:type="character" w:customStyle="1" w:styleId="ad">
    <w:name w:val="Нижний колонтитул Знак"/>
    <w:basedOn w:val="a0"/>
  </w:style>
  <w:style w:type="numbering" w:customStyle="1" w:styleId="WWNum1">
    <w:name w:val="WW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gtn</dc:creator>
  <cp:lastModifiedBy>Admin</cp:lastModifiedBy>
  <cp:revision>2</cp:revision>
  <cp:lastPrinted>2020-12-29T04:40:00Z</cp:lastPrinted>
  <dcterms:created xsi:type="dcterms:W3CDTF">2022-01-18T05:05:00Z</dcterms:created>
  <dcterms:modified xsi:type="dcterms:W3CDTF">2022-01-18T05:05:00Z</dcterms:modified>
</cp:coreProperties>
</file>